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Brigg and Immingham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Brigg and Immingham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Brigg and Immingham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Brigg and Immingham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Brigg and Immingham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Brigg and Immingham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61.1% </w:t>
      </w:r>
      <w:r w:rsidRPr="004747BF">
        <w:rPr>
          <w:rFonts w:ascii="Libre Franklin Light" w:eastAsia="Times New Roman" w:hAnsi="Libre Franklin Light" w:cs="Calibri Light"/>
        </w:rPr>
        <w:t xml:space="preserve">of those respondents classified as PGSI 8+ in Brigg and Immingham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Brigg and Immingham is estimated to be </w:t>
      </w:r>
      <w:r w:rsidRPr="00773DF7">
        <w:rPr>
          <w:rFonts w:ascii="Libre Franklin Light" w:eastAsia="Times New Roman" w:hAnsi="Libre Franklin Light" w:cs="Calibri Light"/>
          <w:b/>
          <w:bCs/>
          <w:color w:val="C45911" w:themeColor="accent2" w:themeShade="BF"/>
        </w:rPr>
        <w:t xml:space="preserve">£1,017,384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Brigg and Immingham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Brigg and Immingham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Brigg and Immingham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Brigg and Immingham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gg and Imming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Brigg and Immingham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gg and Imming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Brigg and Immingham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Brigg and Immingham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gg and Imming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Brigg and Immingham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Brigg and Immingham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Brigg and Immingham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Brigg and Immingham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Brigg and Immingham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Brigg and Immingham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£1,017,384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Brigg and Immingham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£342,708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£24,550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£613,990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£1,017,384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Brigg and Immingham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Brigg and Immingham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Brigg and Immingham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Brigg and Immingham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Brigg and Immingham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Brigg and Immingham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Brigg and Immingham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Brigg and Immingham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Brigg and Immingham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Brigg and Immingham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Brigg and Immingham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Brigg and Immingham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1E59CD-E267-4204-A580-54CD27E0D80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